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478" w:rsidRDefault="002C2478" w:rsidP="00CB63C7">
      <w:pPr>
        <w:spacing w:after="0" w:line="240" w:lineRule="auto"/>
        <w:ind w:left="720" w:hanging="720"/>
        <w:rPr>
          <w:rFonts w:ascii="Times New Roman" w:hAnsi="Times New Roman"/>
          <w:sz w:val="28"/>
          <w:szCs w:val="28"/>
        </w:rPr>
      </w:pPr>
    </w:p>
    <w:p w:rsidR="002C2478" w:rsidRDefault="002C2478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2478" w:rsidRDefault="002C2478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2478" w:rsidRDefault="002C2478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2478" w:rsidRDefault="002C2478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horzAnchor="margin" w:tblpY="500"/>
        <w:tblW w:w="9747" w:type="dxa"/>
        <w:tblLook w:val="01E0"/>
      </w:tblPr>
      <w:tblGrid>
        <w:gridCol w:w="4537"/>
        <w:gridCol w:w="5210"/>
      </w:tblGrid>
      <w:tr w:rsidR="002C2478" w:rsidRPr="00925B15" w:rsidTr="00105C36">
        <w:trPr>
          <w:trHeight w:val="3690"/>
        </w:trPr>
        <w:tc>
          <w:tcPr>
            <w:tcW w:w="4537" w:type="dxa"/>
          </w:tcPr>
          <w:p w:rsidR="002C2478" w:rsidRPr="00733B16" w:rsidRDefault="002C2478" w:rsidP="00105C36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C2478" w:rsidRPr="00733B16" w:rsidRDefault="002C2478" w:rsidP="00105C36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РОССИЙСКАЯ ФЕДЕРАЦИЯ</w:t>
            </w:r>
          </w:p>
          <w:p w:rsidR="002C2478" w:rsidRPr="00733B16" w:rsidRDefault="002C2478" w:rsidP="00105C36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АДМИНИСТРАЦИЯ</w:t>
            </w:r>
          </w:p>
          <w:p w:rsidR="002C2478" w:rsidRPr="00733B16" w:rsidRDefault="002C2478" w:rsidP="00105C36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ОГОДЖИНСКОГО СЕЛЬСОВЕТА</w:t>
            </w:r>
          </w:p>
          <w:p w:rsidR="002C2478" w:rsidRPr="00733B16" w:rsidRDefault="002C2478" w:rsidP="00105C36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СЕЛЕМДЖИНСКОГО РАЙОНА</w:t>
            </w:r>
          </w:p>
          <w:p w:rsidR="002C2478" w:rsidRPr="00733B16" w:rsidRDefault="002C2478" w:rsidP="00105C36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АМУРСКОЙ ОБЛАСТИ</w:t>
            </w:r>
          </w:p>
          <w:p w:rsidR="002C2478" w:rsidRPr="00733B16" w:rsidRDefault="002C2478" w:rsidP="00105C36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ул. Садыкова,1,  с. Огоджа, Амурской обл.</w:t>
            </w:r>
          </w:p>
          <w:p w:rsidR="002C2478" w:rsidRPr="00735913" w:rsidRDefault="002C2478" w:rsidP="00105C36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 xml:space="preserve"> инд</w:t>
            </w:r>
            <w:r w:rsidRPr="00733B1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676567, </w:t>
            </w: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тел</w:t>
            </w:r>
            <w:r w:rsidRPr="00733B1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   8-9</w:t>
            </w:r>
            <w:r w:rsidRPr="0073591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09-893-05-40</w:t>
            </w:r>
          </w:p>
          <w:p w:rsidR="002C2478" w:rsidRPr="00733B16" w:rsidRDefault="002C2478" w:rsidP="00105C36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 xml:space="preserve">e-mail: </w:t>
            </w:r>
            <w:hyperlink r:id="rId4" w:history="1">
              <w:r w:rsidRPr="00733B16">
                <w:rPr>
                  <w:rStyle w:val="Hyperlink"/>
                  <w:rFonts w:ascii="Times New Roman" w:hAnsi="Times New Roman"/>
                  <w:b/>
                  <w:sz w:val="20"/>
                  <w:szCs w:val="20"/>
                  <w:u w:val="none"/>
                  <w:lang w:val="de-DE"/>
                </w:rPr>
                <w:t>admoqodja@mail.ru</w:t>
              </w:r>
            </w:hyperlink>
          </w:p>
          <w:p w:rsidR="002C2478" w:rsidRPr="00733B16" w:rsidRDefault="002C2478" w:rsidP="00105C36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ОКПО 04106103 ОГРН 1022801006821</w:t>
            </w:r>
          </w:p>
          <w:p w:rsidR="002C2478" w:rsidRPr="00733B16" w:rsidRDefault="002C2478" w:rsidP="00105C36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ИНН/КПП 2825000453/282501001</w:t>
            </w:r>
          </w:p>
          <w:p w:rsidR="002C2478" w:rsidRDefault="002C2478" w:rsidP="00105C36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_19.02.2020__г.</w:t>
            </w: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 xml:space="preserve"> №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2C2478" w:rsidRPr="00E20B52" w:rsidRDefault="002C2478" w:rsidP="00105C36">
            <w:pPr>
              <w:pStyle w:val="NoSpacing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5210" w:type="dxa"/>
          </w:tcPr>
          <w:p w:rsidR="002C2478" w:rsidRPr="00925B15" w:rsidRDefault="002C2478" w:rsidP="00105C3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2C2478" w:rsidRPr="00925B15" w:rsidRDefault="002C2478" w:rsidP="00105C3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25B15">
              <w:rPr>
                <w:rFonts w:ascii="Times New Roman" w:hAnsi="Times New Roman"/>
                <w:sz w:val="28"/>
                <w:szCs w:val="28"/>
              </w:rPr>
              <w:t>КСП по Селемджинскому району</w:t>
            </w:r>
          </w:p>
        </w:tc>
      </w:tr>
    </w:tbl>
    <w:p w:rsidR="002C2478" w:rsidRDefault="002C2478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2478" w:rsidRDefault="002C2478" w:rsidP="0073591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народных депутатов Огоджинского сельского совета направляет в Ваш адрес для проведения экспертно-аналитического мероприятия (проверки проекта решения об отчете по</w:t>
      </w:r>
      <w:r w:rsidRPr="00CB63C7"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исполнению бюджета за 2019 год Огоджинского сельсовета) проект Решения «Об отчете по исполнению бюджета Огоджинского сельсовета за 2019 год».</w:t>
      </w:r>
    </w:p>
    <w:p w:rsidR="002C2478" w:rsidRDefault="002C2478" w:rsidP="0073591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2C2478" w:rsidRDefault="002C2478" w:rsidP="0073591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Приложения:</w:t>
      </w:r>
    </w:p>
    <w:p w:rsidR="002C2478" w:rsidRDefault="002C2478" w:rsidP="007E3A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Проект Решения «Об утверждении отчета «Об исполнении бюджета за 2019 г.»»;</w:t>
      </w:r>
    </w:p>
    <w:p w:rsidR="002C2478" w:rsidRDefault="002C2478" w:rsidP="007E3A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Пояснительная записка;</w:t>
      </w:r>
    </w:p>
    <w:p w:rsidR="002C2478" w:rsidRDefault="002C2478" w:rsidP="007E3A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Приложения к отчету об исполнении бюджета</w:t>
      </w:r>
    </w:p>
    <w:p w:rsidR="002C2478" w:rsidRDefault="002C2478" w:rsidP="007E3A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Бюджетные отчеты</w:t>
      </w:r>
    </w:p>
    <w:p w:rsidR="002C2478" w:rsidRDefault="002C2478" w:rsidP="007E3A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2478" w:rsidRDefault="002C2478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2478" w:rsidRDefault="002C2478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2478" w:rsidRDefault="002C2478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2478" w:rsidRDefault="002C2478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2478" w:rsidRDefault="002C2478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2478" w:rsidRDefault="002C2478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2478" w:rsidRDefault="002C2478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Председатель Огоджинского</w:t>
      </w:r>
    </w:p>
    <w:p w:rsidR="002C2478" w:rsidRDefault="002C2478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Сельского Совета народных </w:t>
      </w:r>
    </w:p>
    <w:p w:rsidR="002C2478" w:rsidRDefault="002C2478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депутатов:                                                                                   В.И.Андрухов</w:t>
      </w:r>
    </w:p>
    <w:p w:rsidR="002C2478" w:rsidRPr="00377707" w:rsidRDefault="002C2478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2C2478" w:rsidRPr="00377707" w:rsidSect="005237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7707"/>
    <w:rsid w:val="000955EC"/>
    <w:rsid w:val="000E2B58"/>
    <w:rsid w:val="00105C36"/>
    <w:rsid w:val="0019118A"/>
    <w:rsid w:val="001D7A9C"/>
    <w:rsid w:val="00201934"/>
    <w:rsid w:val="00220902"/>
    <w:rsid w:val="0026455B"/>
    <w:rsid w:val="002A6603"/>
    <w:rsid w:val="002C2478"/>
    <w:rsid w:val="003073F3"/>
    <w:rsid w:val="00347C91"/>
    <w:rsid w:val="00377707"/>
    <w:rsid w:val="003B67AF"/>
    <w:rsid w:val="004A7CB8"/>
    <w:rsid w:val="004B634A"/>
    <w:rsid w:val="00513DBD"/>
    <w:rsid w:val="005237D1"/>
    <w:rsid w:val="005968D7"/>
    <w:rsid w:val="006D3E22"/>
    <w:rsid w:val="00733B16"/>
    <w:rsid w:val="00735913"/>
    <w:rsid w:val="00747177"/>
    <w:rsid w:val="007E3A45"/>
    <w:rsid w:val="007E4BE2"/>
    <w:rsid w:val="007E578F"/>
    <w:rsid w:val="00814209"/>
    <w:rsid w:val="00820AA2"/>
    <w:rsid w:val="008A7157"/>
    <w:rsid w:val="008A71C5"/>
    <w:rsid w:val="008D3213"/>
    <w:rsid w:val="00925B15"/>
    <w:rsid w:val="00943EB6"/>
    <w:rsid w:val="009C38FA"/>
    <w:rsid w:val="00A30917"/>
    <w:rsid w:val="00A51D76"/>
    <w:rsid w:val="00A77B77"/>
    <w:rsid w:val="00AA138D"/>
    <w:rsid w:val="00B43E0D"/>
    <w:rsid w:val="00B60B1B"/>
    <w:rsid w:val="00B6527C"/>
    <w:rsid w:val="00B77475"/>
    <w:rsid w:val="00C74A0F"/>
    <w:rsid w:val="00CB63C7"/>
    <w:rsid w:val="00CC0FE8"/>
    <w:rsid w:val="00E20B52"/>
    <w:rsid w:val="00EC702A"/>
    <w:rsid w:val="00ED38E8"/>
    <w:rsid w:val="00EF6D69"/>
    <w:rsid w:val="00F042E1"/>
    <w:rsid w:val="00F7514C"/>
    <w:rsid w:val="00FA5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913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735913"/>
    <w:rPr>
      <w:rFonts w:cs="Times New Roman"/>
      <w:color w:val="0000FF"/>
      <w:u w:val="single"/>
    </w:rPr>
  </w:style>
  <w:style w:type="paragraph" w:styleId="NoSpacing">
    <w:name w:val="No Spacing"/>
    <w:uiPriority w:val="99"/>
    <w:qFormat/>
    <w:rsid w:val="00735913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moqodja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1</Pages>
  <Words>154</Words>
  <Characters>881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Neo</dc:creator>
  <cp:keywords/>
  <dc:description/>
  <cp:lastModifiedBy>Microsoft Office</cp:lastModifiedBy>
  <cp:revision>10</cp:revision>
  <cp:lastPrinted>2019-02-15T05:50:00Z</cp:lastPrinted>
  <dcterms:created xsi:type="dcterms:W3CDTF">2017-08-01T04:46:00Z</dcterms:created>
  <dcterms:modified xsi:type="dcterms:W3CDTF">2020-02-19T03:14:00Z</dcterms:modified>
</cp:coreProperties>
</file>